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7616c4" w14:textId="97616c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A29AB">
        <w:t>17</w:t>
      </w:r>
      <w:r>
        <w:t>. St-</w:t>
      </w:r>
      <w:r w:rsidR="00CC60FD">
        <w:t>2</w:t>
      </w:r>
      <w:r w:rsidR="00C33F81">
        <w:t>7</w:t>
      </w:r>
      <w:r w:rsidR="006A29AB">
        <w:t>46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A29AB">
        <w:t>17</w:t>
      </w:r>
      <w:r>
        <w:t>. St-</w:t>
      </w:r>
      <w:r w:rsidR="00751EC6">
        <w:t>2</w:t>
      </w:r>
      <w:r w:rsidR="00C33F81">
        <w:t>7</w:t>
      </w:r>
      <w:r w:rsidR="006A29AB">
        <w:t>46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A29A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A29AB">
        <w:t>DVA LIMUNA jednostavno društvo s ograničenom odgov</w:t>
      </w:r>
      <w:r w:rsidR="006A29AB">
        <w:t>ornošću za usluge u likvidaciji, Zagreb, Dugoratska ulica 3 A, OIB: 58572686514</w:t>
      </w:r>
    </w:p>
    <w:p w:rsidR="006A29AB" w:rsidP="006A29AB" w:rsidRDefault="006A29AB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A29A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A29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29A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A29A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A29A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A29A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9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29A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29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29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St-2746/2019</izvorni_sadrzaj>
    <derivirana_varijabla naziv="DomainObject.Predmet.OznakaBroj_1">St-2746/2019</derivirana_varijabla>
  </DomainObject.Predmet.OznakaBroj>
  <DomainObject.Predmet.OznakaBrojOptuznogAkta>
    <izvorni_sadrzaj>04-06-19-4826</izvorni_sadrzaj>
    <derivirana_varijabla naziv="DomainObject.Predmet.OznakaBrojOptuznogAkta_1">04-06-19-4826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DVA LIMUNA jednostavno društvo s ograničenom odgovornošću za usluge u likvidaciji</izvorni_sadrzaj>
    <derivirana_varijabla naziv="DomainObject.Predmet.ProtustrankaFormated_1">  DVA LIMUNA jednostavno društvo s ograničenom odgovornošću za usluge u likvidaciji</derivirana_varijabla>
  </DomainObject.Predmet.ProtustrankaFormated>
  <DomainObject.Predmet.ProtustrankaFormatedOIB>
    <izvorni_sadrzaj>  DVA LIMUNA jednostavno društvo s ograničenom odgovornošću za usluge u likvidaciji, OIB 58572686514</izvorni_sadrzaj>
    <derivirana_varijabla naziv="DomainObject.Predmet.ProtustrankaFormatedOIB_1">  DVA LIMUNA jednostavno društvo s ograničenom odgovornošću za usluge u likvidaciji, OIB 58572686514</derivirana_varijabla>
  </DomainObject.Predmet.ProtustrankaFormatedOIB>
  <DomainObject.Predmet.ProtustrankaFormatedWithAdress>
    <izvorni_sadrzaj> DVA LIMUNA jednostavno društvo s ograničenom odgovornošću za usluge u likvidaciji, Dugoratska ulica 3 A, 10000 Zagreb</izvorni_sadrzaj>
    <derivirana_varijabla naziv="DomainObject.Predmet.ProtustrankaFormatedWithAdress_1"> DVA LIMUNA jednostavno društvo s ograničenom odgovornošću za usluge u likvidaciji, Dugoratska ulica 3 A, 10000 Zagreb</derivirana_varijabla>
  </DomainObject.Predmet.ProtustrankaFormatedWithAdress>
  <DomainObject.Predmet.ProtustrankaFormatedWithAdressOIB>
    <izvorni_sadrzaj> DVA LIMUNA jednostavno društvo s ograničenom odgovornošću za usluge u likvidaciji, OIB 58572686514, Dugoratska ulica 3 A, 10000 Zagreb</izvorni_sadrzaj>
    <derivirana_varijabla naziv="DomainObject.Predmet.ProtustrankaFormatedWithAdressOIB_1"> DVA LIMUNA jednostavno društvo s ograničenom odgovornošću za usluge u likvidaciji, OIB 58572686514, Dugoratska ulica 3 A, 10000 Zagreb</derivirana_varijabla>
  </DomainObject.Predmet.ProtustrankaFormatedWithAdressOIB>
  <DomainObject.Predmet.ProtustrankaWithAdress>
    <izvorni_sadrzaj>DVA LIMUNA jednostavno društvo s ograničenom odgovornošću za usluge u likvidaciji Dugoratska ulica 3 A, 10000 Zagreb</izvorni_sadrzaj>
    <derivirana_varijabla naziv="DomainObject.Predmet.ProtustrankaWithAdress_1">DVA LIMUNA jednostavno društvo s ograničenom odgovornošću za usluge u likvidaciji Dugoratska ulica 3 A, 10000 Zagreb</derivirana_varijabla>
  </DomainObject.Predmet.ProtustrankaWithAdress>
  <DomainObject.Predmet.ProtustrankaWithAdressOIB>
    <izvorni_sadrzaj>DVA LIMUNA jednostavno društvo s ograničenom odgovornošću za usluge u likvidaciji, OIB 58572686514, Dugoratska ulica 3 A, 10000 Zagreb</izvorni_sadrzaj>
    <derivirana_varijabla naziv="DomainObject.Predmet.ProtustrankaWithAdressOIB_1">DVA LIMUNA jednostavno društvo s ograničenom odgovornošću za usluge u likvidaciji, OIB 58572686514, Dugoratska ulica 3 A, 10000 Zagreb</derivirana_varijabla>
  </DomainObject.Predmet.ProtustrankaWithAdressOIB>
  <DomainObject.Predmet.ProtustrankaNazivFormated>
    <izvorni_sadrzaj>DVA LIMUNA jednostavno društvo s ograničenom odgovornošću za usluge u likvidaciji</izvorni_sadrzaj>
    <derivirana_varijabla naziv="DomainObject.Predmet.ProtustrankaNazivFormated_1">DVA LIMUNA jednostavno društvo s ograničenom odgovornošću za usluge u likvidaciji</derivirana_varijabla>
  </DomainObject.Predmet.ProtustrankaNazivFormated>
  <DomainObject.Predmet.ProtustrankaNazivFormatedOIB>
    <izvorni_sadrzaj>DVA LIMUNA jednostavno društvo s ograničenom odgovornošću za usluge u likvidaciji, OIB 58572686514</izvorni_sadrzaj>
    <derivirana_varijabla naziv="DomainObject.Predmet.ProtustrankaNazivFormatedOIB_1">DVA LIMUNA jednostavno društvo s ograničenom odgovornošću za usluge u likvidaciji, OIB 58572686514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DVA LIMUNA jednostavno društvo s ograničenom odgovornošću za usluge u likvidaciji</item>
    </izvorni_sadrzaj>
    <derivirana_varijabla naziv="DomainObject.Predmet.ProtuStrankaListFormated_1">
      <item>DVA LIMUNA jednostavno društvo s ograničenom odgovornošću za usluge u likvidaciji</item>
    </derivirana_varijabla>
  </DomainObject.Predmet.ProtuStrankaListFormated>
  <DomainObject.Predmet.ProtuStrankaListFormatedOIB>
    <izvorni_sadrzaj>
      <item>DVA LIMUNA jednostavno društvo s ograničenom odgovornošću za usluge u likvidaciji, OIB 58572686514</item>
    </izvorni_sadrzaj>
    <derivirana_varijabla naziv="DomainObject.Predmet.ProtuStrankaListFormatedOIB_1">
      <item>DVA LIMUNA jednostavno društvo s ograničenom odgovornošću za usluge u likvidaciji, OIB 58572686514</item>
    </derivirana_varijabla>
  </DomainObject.Predmet.ProtuStrankaListFormatedOIB>
  <DomainObject.Predmet.ProtuStrankaListFormatedWithAdress>
    <izvorni_sadrzaj>
      <item>DVA LIMUNA jednostavno društvo s ograničenom odgovornošću za usluge u likvidaciji, Dugoratska ulica 3 A, 10000 Zagreb</item>
    </izvorni_sadrzaj>
    <derivirana_varijabla naziv="DomainObject.Predmet.ProtuStrankaListFormatedWithAdress_1">
      <item>DVA LIMUNA jednostavno društvo s ograničenom odgovornošću za usluge u likvidaciji, Dugoratska ulica 3 A, 10000 Zagreb</item>
    </derivirana_varijabla>
  </DomainObject.Predmet.ProtuStrankaListFormatedWithAdress>
  <DomainObject.Predmet.ProtuStrankaListFormatedWithAdressOIB>
    <izvorni_sadrzaj>
      <item>DVA LIMUNA jednostavno društvo s ograničenom odgovornošću za usluge u likvidaciji, OIB 58572686514, Dugoratska ulica 3 A, 10000 Zagreb</item>
    </izvorni_sadrzaj>
    <derivirana_varijabla naziv="DomainObject.Predmet.ProtuStrankaListFormatedWithAdressOIB_1">
      <item>DVA LIMUNA jednostavno društvo s ograničenom odgovornošću za usluge u likvidaciji, OIB 58572686514, Dugoratska ulica 3 A, 10000 Zagreb</item>
    </derivirana_varijabla>
  </DomainObject.Predmet.ProtuStrankaListFormatedWithAdressOIB>
  <DomainObject.Predmet.ProtuStrankaListNazivFormated>
    <izvorni_sadrzaj>
      <item>DVA LIMUNA jednostavno društvo s ograničenom odgovornošću za usluge u likvidaciji</item>
    </izvorni_sadrzaj>
    <derivirana_varijabla naziv="DomainObject.Predmet.ProtuStrankaListNazivFormated_1">
      <item>DVA LIMUNA jednostavno društvo s ograničenom odgovornošću za usluge u likvidaciji</item>
    </derivirana_varijabla>
  </DomainObject.Predmet.ProtuStrankaListNazivFormated>
  <DomainObject.Predmet.ProtuStrankaListNazivFormatedOIB>
    <izvorni_sadrzaj>
      <item>DVA LIMUNA jednostavno društvo s ograničenom odgovornošću za usluge u likvidaciji, OIB 58572686514</item>
    </izvorni_sadrzaj>
    <derivirana_varijabla naziv="DomainObject.Predmet.ProtuStrankaListNazivFormatedOIB_1">
      <item>DVA LIMUNA jednostavno društvo s ograničenom odgovornošću za usluge u likvidaciji, OIB 58572686514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DVA LIMUNA jednostavno društvo s ograničenom odgovornošću za usluge u likvidaciji</izvorni_sadrzaj>
    <derivirana_varijabla naziv="DomainObject.Predmet.ProtustrankaIDrugi_1">DVA LIMUNA jednostavno društvo s ograničenom odgovornošću za usluge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DVA LIMUNA jednostavno društvo s ograničenom odgovornošću za usluge u likvidaciji, OIB 58572686514, Dugoratska ulica 3 A, 10000 Zagreb</izvorni_sadrzaj>
    <derivirana_varijabla naziv="DomainObject.Predmet.ProtustrankaIDrugiAdressOIB_1">DVA LIMUNA jednostavno društvo s ograničenom odgovornošću za usluge u likvidaciji, OIB 58572686514, Dugoratska ulica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DVA LIMUNA jednostavno društvo s ograničenom odgovornošću za usluge u likvidaciji</item>
      <item>Financijska agencija</item>
    </izvorni_sadrzaj>
    <derivirana_varijabla naziv="DomainObject.Predmet.SudioniciListNaziv_1">
      <item>DVA LIMUNA jednostavno društvo s ograničenom odgovornošću za usluge u likvidaciji</item>
      <item>Financijska agencija</item>
    </derivirana_varijabla>
  </DomainObject.Predmet.SudioniciListNaziv>
  <DomainObject.Predmet.SudioniciListAdressOIB>
    <izvorni_sadrzaj>
      <item>DVA LIMUNA jednostavno društvo s ograničenom odgovornošću za usluge u likvidaciji, OIB 58572686514, Dugoratska ulica 3 A,10000 Zagreb</item>
      <item>Financijska agencija, OIB 85821130368, TRG SVIBANJSKIH ŽRTAVA 1995. 1,10000 Zagreb</item>
    </izvorni_sadrzaj>
    <derivirana_varijabla naziv="DomainObject.Predmet.SudioniciListAdressOIB_1">
      <item>DVA LIMUNA jednostavno društvo s ograničenom odgovornošću za usluge u likvidaciji, OIB 58572686514, Dugoratska ulica 3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58572686514</item>
      <item>, OIB 85821130368</item>
    </izvorni_sadrzaj>
    <derivirana_varijabla naziv="DomainObject.Predmet.SudioniciListNazivOIB_1">
      <item>, OIB 58572686514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148</properties:Words>
  <properties:Characters>877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2019-12-16T06:38:00Z</cp:lastPrinted>
  <dcterms:modified xmlns:xsi="http://www.w3.org/2001/XMLSchema-instance" xsi:type="dcterms:W3CDTF">2019-12-16T06:38:00Z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